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95386" w14:textId="1C24D6E8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D41B1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7D41B1">
        <w:rPr>
          <w:b/>
          <w:i/>
          <w:noProof/>
          <w:sz w:val="28"/>
        </w:rPr>
        <w:t>3</w:t>
      </w:r>
      <w:r w:rsidR="00E85581">
        <w:rPr>
          <w:b/>
          <w:i/>
          <w:noProof/>
          <w:sz w:val="28"/>
        </w:rPr>
        <w:t>2652</w:t>
      </w:r>
      <w:bookmarkStart w:id="0" w:name="_GoBack"/>
      <w:bookmarkEnd w:id="0"/>
    </w:p>
    <w:p w14:paraId="57E5F5BF" w14:textId="7DE5983D" w:rsidR="00F223E3" w:rsidRDefault="007D41B1" w:rsidP="00F223E3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F223E3">
        <w:rPr>
          <w:sz w:val="24"/>
        </w:rPr>
        <w:t xml:space="preserve">, </w:t>
      </w:r>
      <w:r>
        <w:rPr>
          <w:sz w:val="24"/>
        </w:rPr>
        <w:t>February 27- March 3</w:t>
      </w:r>
      <w:r w:rsidR="00F223E3">
        <w:rPr>
          <w:sz w:val="24"/>
        </w:rPr>
        <w:t xml:space="preserve"> </w:t>
      </w:r>
      <w:r>
        <w:rPr>
          <w:sz w:val="24"/>
        </w:rPr>
        <w:t>2023</w:t>
      </w:r>
    </w:p>
    <w:p w14:paraId="466ECAD9" w14:textId="55DE5B8D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368C8B1" w14:textId="32A28BC2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28.829</w:t>
      </w:r>
      <w:r w:rsidR="00222D66" w:rsidRPr="007D41B1">
        <w:rPr>
          <w:rFonts w:ascii="Arial" w:hAnsi="Arial" w:cs="Arial"/>
          <w:b/>
        </w:rPr>
        <w:t xml:space="preserve">, Version </w:t>
      </w:r>
      <w:r w:rsidR="007D41B1" w:rsidRPr="007D41B1">
        <w:rPr>
          <w:rFonts w:ascii="Arial" w:hAnsi="Arial" w:cs="Arial"/>
          <w:b/>
        </w:rPr>
        <w:t>0.6.0</w:t>
      </w:r>
      <w:r w:rsidR="00222D66" w:rsidRPr="007D41B1">
        <w:rPr>
          <w:rFonts w:ascii="Arial" w:hAnsi="Arial" w:cs="Arial"/>
          <w:b/>
        </w:rPr>
        <w:br/>
      </w:r>
    </w:p>
    <w:p w14:paraId="05E7EA52" w14:textId="0FE82B0E" w:rsidR="002B09A1" w:rsidRPr="007D41B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Source:</w:t>
      </w:r>
      <w:r w:rsidRPr="007D41B1">
        <w:rPr>
          <w:rFonts w:ascii="Arial" w:hAnsi="Arial" w:cs="Arial"/>
          <w:b/>
        </w:rPr>
        <w:tab/>
      </w:r>
      <w:r w:rsidR="002651CD">
        <w:rPr>
          <w:rFonts w:ascii="Arial" w:hAnsi="Arial" w:cs="Arial"/>
          <w:b/>
        </w:rPr>
        <w:t>Samsung (Rapporteur)</w:t>
      </w:r>
      <w:r w:rsidR="00201520" w:rsidRPr="007D41B1">
        <w:rPr>
          <w:rFonts w:ascii="Arial" w:hAnsi="Arial" w:cs="Arial"/>
          <w:b/>
        </w:rPr>
        <w:br/>
      </w:r>
    </w:p>
    <w:p w14:paraId="2D151239" w14:textId="68B5453B" w:rsidR="00222D66" w:rsidRPr="007D41B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Document for:</w:t>
      </w:r>
      <w:r w:rsidRPr="007D41B1">
        <w:rPr>
          <w:rFonts w:ascii="Arial" w:hAnsi="Arial" w:cs="Arial"/>
          <w:b/>
        </w:rPr>
        <w:tab/>
        <w:t>Information</w:t>
      </w:r>
      <w:r w:rsidR="007D41B1" w:rsidRPr="007D41B1">
        <w:rPr>
          <w:rFonts w:ascii="Arial" w:hAnsi="Arial" w:cs="Arial"/>
          <w:b/>
        </w:rPr>
        <w:t xml:space="preserve"> and </w:t>
      </w:r>
      <w:r w:rsidRPr="007D41B1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E62A5FA" w:rsidR="0045428D" w:rsidRDefault="00B33FC2">
      <w:pPr>
        <w:tabs>
          <w:tab w:val="left" w:pos="3119"/>
        </w:tabs>
        <w:rPr>
          <w:color w:val="0000FF"/>
          <w:sz w:val="24"/>
        </w:rPr>
      </w:pPr>
      <w:r w:rsidRPr="004D60F6">
        <w:rPr>
          <w:rFonts w:eastAsia="SimSun"/>
        </w:rPr>
        <w:t xml:space="preserve">This feasibility study identifies use cases and requirements for exposing </w:t>
      </w:r>
      <w:r w:rsidR="00096593">
        <w:rPr>
          <w:rFonts w:eastAsia="SimSun"/>
        </w:rPr>
        <w:t xml:space="preserve">information and </w:t>
      </w:r>
      <w:r w:rsidRPr="004D60F6">
        <w:rPr>
          <w:rFonts w:eastAsia="SimSun"/>
        </w:rPr>
        <w:t>capabilities of the 3GPP management system to external energy utility service providers</w:t>
      </w:r>
      <w:r w:rsidR="00096593">
        <w:rPr>
          <w:rFonts w:eastAsia="SimSun"/>
        </w:rPr>
        <w:t xml:space="preserve"> based on energy utility communication scenarios already considered in SA1's FS_5GSEI study and SEI feature</w:t>
      </w:r>
      <w:r w:rsidRPr="004D60F6">
        <w:rPr>
          <w:rFonts w:eastAsia="SimSun"/>
        </w:rPr>
        <w:t>. The study further consider</w:t>
      </w:r>
      <w:r w:rsidR="00096593">
        <w:rPr>
          <w:rFonts w:eastAsia="SimSun"/>
        </w:rPr>
        <w:t>ed</w:t>
      </w:r>
      <w:r w:rsidRPr="004D60F6">
        <w:rPr>
          <w:rFonts w:eastAsia="SimSun"/>
        </w:rPr>
        <w:t xml:space="preserve"> how management capabilities or what information can be provided to mobile network operators by the external energy utility service providers.  </w:t>
      </w: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2E550B6C" w:rsidR="0045428D" w:rsidRPr="00B33FC2" w:rsidRDefault="00B33FC2" w:rsidP="00B33FC2">
      <w:r>
        <w:t>This is the first presentation of TR 28.829 to TSG SA. This TR is being brought for information and approval at the same time.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C40B88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E2684" w14:textId="77777777" w:rsidR="00321F05" w:rsidRDefault="00321F05" w:rsidP="007D41B1">
      <w:pPr>
        <w:spacing w:after="0"/>
      </w:pPr>
      <w:r>
        <w:separator/>
      </w:r>
    </w:p>
  </w:endnote>
  <w:endnote w:type="continuationSeparator" w:id="0">
    <w:p w14:paraId="298C9E0A" w14:textId="77777777" w:rsidR="00321F05" w:rsidRDefault="00321F05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EC35B" w14:textId="77777777" w:rsidR="00321F05" w:rsidRDefault="00321F05" w:rsidP="007D41B1">
      <w:pPr>
        <w:spacing w:after="0"/>
      </w:pPr>
      <w:r>
        <w:separator/>
      </w:r>
    </w:p>
  </w:footnote>
  <w:footnote w:type="continuationSeparator" w:id="0">
    <w:p w14:paraId="65D2744E" w14:textId="77777777" w:rsidR="00321F05" w:rsidRDefault="00321F05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651CD"/>
    <w:rsid w:val="002A6CA6"/>
    <w:rsid w:val="002B09A1"/>
    <w:rsid w:val="002B220E"/>
    <w:rsid w:val="002D6A80"/>
    <w:rsid w:val="002E69DF"/>
    <w:rsid w:val="00321F05"/>
    <w:rsid w:val="003647FC"/>
    <w:rsid w:val="00366E2A"/>
    <w:rsid w:val="00367D74"/>
    <w:rsid w:val="003874F2"/>
    <w:rsid w:val="00397034"/>
    <w:rsid w:val="003E5191"/>
    <w:rsid w:val="004434FE"/>
    <w:rsid w:val="0045428D"/>
    <w:rsid w:val="0047776C"/>
    <w:rsid w:val="004F39C0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41B1"/>
    <w:rsid w:val="007D6195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AF047F"/>
    <w:rsid w:val="00B03A93"/>
    <w:rsid w:val="00B33FC2"/>
    <w:rsid w:val="00B439F6"/>
    <w:rsid w:val="00B8637D"/>
    <w:rsid w:val="00B97929"/>
    <w:rsid w:val="00BE5651"/>
    <w:rsid w:val="00BF0958"/>
    <w:rsid w:val="00C037B9"/>
    <w:rsid w:val="00C70A20"/>
    <w:rsid w:val="00C71D45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85581"/>
    <w:rsid w:val="00EB746A"/>
    <w:rsid w:val="00F20EB7"/>
    <w:rsid w:val="00F223E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2</cp:revision>
  <dcterms:created xsi:type="dcterms:W3CDTF">2023-02-17T15:51:00Z</dcterms:created>
  <dcterms:modified xsi:type="dcterms:W3CDTF">2023-02-17T15:51:00Z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